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PAIN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fl.1473-81)</w:t>
      </w: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1473-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(Alumni Cantab. vol.1 part 3 p.322)</w:t>
      </w: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1480-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EF3" w:rsidRPr="00700EF3" w:rsidRDefault="00700E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700EF3" w:rsidRPr="00700E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EF3" w:rsidRDefault="00700EF3" w:rsidP="00564E3C">
      <w:pPr>
        <w:spacing w:after="0" w:line="240" w:lineRule="auto"/>
      </w:pPr>
      <w:r>
        <w:separator/>
      </w:r>
    </w:p>
  </w:endnote>
  <w:endnote w:type="continuationSeparator" w:id="0">
    <w:p w:rsidR="00700EF3" w:rsidRDefault="00700EF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0EF3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EF3" w:rsidRDefault="00700EF3" w:rsidP="00564E3C">
      <w:pPr>
        <w:spacing w:after="0" w:line="240" w:lineRule="auto"/>
      </w:pPr>
      <w:r>
        <w:separator/>
      </w:r>
    </w:p>
  </w:footnote>
  <w:footnote w:type="continuationSeparator" w:id="0">
    <w:p w:rsidR="00700EF3" w:rsidRDefault="00700EF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EF3"/>
    <w:rsid w:val="00372DC6"/>
    <w:rsid w:val="00564E3C"/>
    <w:rsid w:val="0064591D"/>
    <w:rsid w:val="00700EF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D1154"/>
  <w15:chartTrackingRefBased/>
  <w15:docId w15:val="{55CB678D-B1F7-4799-81E9-D05446E68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2015-11-25T17:24:00Z</dcterms:created>
  <dcterms:modified xsi:type="dcterms:W3CDTF">2015-11-25T17:27:00Z</dcterms:modified>
</cp:coreProperties>
</file>